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E86A35" w:rsidTr="009A4882">
        <w:tc>
          <w:tcPr>
            <w:tcW w:w="4785" w:type="dxa"/>
          </w:tcPr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4786" w:type="dxa"/>
          </w:tcPr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ПРИЛОЖЕНИЕ</w:t>
            </w:r>
            <w:r w:rsidRPr="009A4882">
              <w:t xml:space="preserve"> № 3</w:t>
            </w:r>
          </w:p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к Административному регламенту Министерства труда и социального развития Республики Дагестан предоставления государственной</w:t>
            </w:r>
          </w:p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услуги по организации временного</w:t>
            </w:r>
          </w:p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трудоустройства несовершеннолетних</w:t>
            </w:r>
          </w:p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</w:t>
            </w:r>
          </w:p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выпускников образовательных</w:t>
            </w:r>
          </w:p>
          <w:p w:rsidR="00E86A35" w:rsidRPr="009A4882" w:rsidRDefault="00E86A35" w:rsidP="009A48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A4882">
              <w:t>учреждений начального и среднего</w:t>
            </w:r>
          </w:p>
          <w:p w:rsidR="00E86A35" w:rsidRPr="009A4882" w:rsidRDefault="00E86A35" w:rsidP="001546F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u w:val="single"/>
              </w:rPr>
            </w:pPr>
            <w:r w:rsidRPr="009A4882">
              <w:t>профессионального обра</w:t>
            </w:r>
            <w:r>
              <w:t>зования, ищущих работу впервые</w:t>
            </w:r>
          </w:p>
        </w:tc>
      </w:tr>
    </w:tbl>
    <w:p w:rsidR="00E86A35" w:rsidRDefault="00E86A35" w:rsidP="00EF408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86A35" w:rsidRPr="002C766F" w:rsidRDefault="00E86A35" w:rsidP="00EF408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C766F">
        <w:rPr>
          <w:sz w:val="28"/>
          <w:szCs w:val="28"/>
        </w:rPr>
        <w:t>Образец</w:t>
      </w:r>
    </w:p>
    <w:p w:rsidR="00E86A35" w:rsidRPr="004301CA" w:rsidRDefault="00E86A35" w:rsidP="002C76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8143"/>
      <w:bookmarkEnd w:id="0"/>
      <w:r w:rsidRPr="004301CA">
        <w:rPr>
          <w:rFonts w:ascii="Times New Roman" w:hAnsi="Times New Roman" w:cs="Times New Roman"/>
          <w:b/>
          <w:sz w:val="28"/>
          <w:szCs w:val="28"/>
        </w:rPr>
        <w:t>Предложение</w:t>
      </w:r>
    </w:p>
    <w:p w:rsidR="00E86A35" w:rsidRPr="001546F2" w:rsidRDefault="00E86A35" w:rsidP="002C76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F2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E86A35" w:rsidRPr="001546F2" w:rsidRDefault="00E86A35" w:rsidP="002C766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6F2">
        <w:rPr>
          <w:rFonts w:ascii="Times New Roman" w:hAnsi="Times New Roman" w:cs="Times New Roman"/>
          <w:b/>
          <w:sz w:val="28"/>
          <w:szCs w:val="28"/>
        </w:rPr>
        <w:t>по организации временного трудоустройства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86A35" w:rsidRPr="00C37997" w:rsidRDefault="00E86A35" w:rsidP="00154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Государственное</w:t>
      </w:r>
      <w:r>
        <w:rPr>
          <w:rFonts w:ascii="Times New Roman" w:hAnsi="Times New Roman" w:cs="Times New Roman"/>
          <w:sz w:val="28"/>
          <w:szCs w:val="28"/>
        </w:rPr>
        <w:t xml:space="preserve"> казенное</w:t>
      </w:r>
      <w:r w:rsidRPr="002C766F">
        <w:rPr>
          <w:rFonts w:ascii="Times New Roman" w:hAnsi="Times New Roman" w:cs="Times New Roman"/>
          <w:sz w:val="28"/>
          <w:szCs w:val="28"/>
        </w:rPr>
        <w:t xml:space="preserve"> учреждение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 «Центр </w:t>
      </w:r>
      <w:r w:rsidRPr="002C766F">
        <w:rPr>
          <w:rFonts w:ascii="Times New Roman" w:hAnsi="Times New Roman" w:cs="Times New Roman"/>
          <w:sz w:val="28"/>
          <w:szCs w:val="28"/>
        </w:rPr>
        <w:t xml:space="preserve">занятости населения </w:t>
      </w:r>
      <w:r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r w:rsidRPr="002C766F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_______»</w:t>
      </w:r>
    </w:p>
    <w:p w:rsidR="00E86A35" w:rsidRPr="002C766F" w:rsidRDefault="00E86A35" w:rsidP="001546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предлагает _______________________________________________________</w:t>
      </w:r>
    </w:p>
    <w:p w:rsidR="00E86A35" w:rsidRPr="00DD2CAF" w:rsidRDefault="00E86A35" w:rsidP="0043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2CAF">
        <w:rPr>
          <w:rFonts w:ascii="Times New Roman" w:hAnsi="Times New Roman" w:cs="Times New Roman"/>
          <w:sz w:val="24"/>
          <w:szCs w:val="24"/>
        </w:rPr>
        <w:t>фамилия, имя, отчество гражданина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E86A35" w:rsidRPr="002C766F" w:rsidRDefault="00E86A35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 xml:space="preserve">зарегистрированному в  </w:t>
      </w:r>
      <w:r>
        <w:rPr>
          <w:rFonts w:ascii="Times New Roman" w:hAnsi="Times New Roman" w:cs="Times New Roman"/>
          <w:sz w:val="28"/>
          <w:szCs w:val="28"/>
        </w:rPr>
        <w:t xml:space="preserve">целях поиска  подходящей работы </w:t>
      </w:r>
      <w:r w:rsidRPr="002C766F">
        <w:rPr>
          <w:rFonts w:ascii="Times New Roman" w:hAnsi="Times New Roman" w:cs="Times New Roman"/>
          <w:sz w:val="28"/>
          <w:szCs w:val="28"/>
        </w:rPr>
        <w:t>в 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>безработного</w:t>
      </w:r>
      <w:r>
        <w:rPr>
          <w:rFonts w:ascii="Times New Roman" w:hAnsi="Times New Roman" w:cs="Times New Roman"/>
          <w:sz w:val="28"/>
          <w:szCs w:val="28"/>
        </w:rPr>
        <w:t xml:space="preserve"> гражданина,</w:t>
      </w:r>
    </w:p>
    <w:p w:rsidR="00E86A35" w:rsidRDefault="00E86A35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6A35" w:rsidRPr="002C766F" w:rsidRDefault="00E86A35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личное   дело   получателя   государственных  услуг от "__" 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301CA">
        <w:rPr>
          <w:rFonts w:ascii="Times New Roman" w:hAnsi="Times New Roman" w:cs="Times New Roman"/>
          <w:sz w:val="28"/>
          <w:szCs w:val="28"/>
        </w:rPr>
        <w:t>_</w:t>
      </w:r>
      <w:r w:rsidRPr="002C766F">
        <w:rPr>
          <w:rFonts w:ascii="Times New Roman" w:hAnsi="Times New Roman" w:cs="Times New Roman"/>
          <w:sz w:val="28"/>
          <w:szCs w:val="28"/>
        </w:rPr>
        <w:t xml:space="preserve">_ 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C766F">
        <w:rPr>
          <w:rFonts w:ascii="Times New Roman" w:hAnsi="Times New Roman" w:cs="Times New Roman"/>
          <w:sz w:val="28"/>
          <w:szCs w:val="28"/>
        </w:rPr>
        <w:t xml:space="preserve">  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766F">
        <w:rPr>
          <w:rFonts w:ascii="Times New Roman" w:hAnsi="Times New Roman" w:cs="Times New Roman"/>
          <w:sz w:val="28"/>
          <w:szCs w:val="28"/>
        </w:rPr>
        <w:t>получить государственную услугу по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>временного трудоустройства.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A35" w:rsidRPr="00DD2CAF" w:rsidRDefault="00E86A35" w:rsidP="0043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2CAF">
        <w:rPr>
          <w:rFonts w:ascii="Times New Roman" w:hAnsi="Times New Roman" w:cs="Times New Roman"/>
          <w:sz w:val="24"/>
          <w:szCs w:val="24"/>
        </w:rPr>
        <w:t>фамилия, имя, отчество работника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 xml:space="preserve">"__" _____________ </w:t>
      </w:r>
      <w:r>
        <w:rPr>
          <w:rFonts w:ascii="Times New Roman" w:hAnsi="Times New Roman" w:cs="Times New Roman"/>
          <w:sz w:val="28"/>
          <w:szCs w:val="28"/>
        </w:rPr>
        <w:t>20_</w:t>
      </w:r>
      <w:r w:rsidRPr="002C766F">
        <w:rPr>
          <w:rFonts w:ascii="Times New Roman" w:hAnsi="Times New Roman" w:cs="Times New Roman"/>
          <w:sz w:val="28"/>
          <w:szCs w:val="28"/>
        </w:rPr>
        <w:t>_ г.             ___________________________</w:t>
      </w:r>
    </w:p>
    <w:p w:rsidR="00E86A35" w:rsidRPr="00DD2CAF" w:rsidRDefault="00E86A35" w:rsidP="00DD2C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D2CAF">
        <w:rPr>
          <w:rFonts w:ascii="Times New Roman" w:hAnsi="Times New Roman" w:cs="Times New Roman"/>
          <w:sz w:val="24"/>
          <w:szCs w:val="24"/>
        </w:rPr>
        <w:t>подпись работника</w:t>
      </w:r>
    </w:p>
    <w:p w:rsidR="00E86A35" w:rsidRPr="002C766F" w:rsidRDefault="00E86A35" w:rsidP="00430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С  предложением  ознакомлен,   согласен/не согласен  на  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766F">
        <w:rPr>
          <w:rFonts w:ascii="Times New Roman" w:hAnsi="Times New Roman" w:cs="Times New Roman"/>
          <w:sz w:val="28"/>
          <w:szCs w:val="28"/>
        </w:rPr>
        <w:t>государственной услуги (нужное подчеркнуть)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Причина отказа ___________________________________________________</w:t>
      </w:r>
    </w:p>
    <w:p w:rsidR="00E86A35" w:rsidRPr="00DD2CAF" w:rsidRDefault="00E86A35" w:rsidP="00430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D2CAF">
        <w:rPr>
          <w:rFonts w:ascii="Times New Roman" w:hAnsi="Times New Roman" w:cs="Times New Roman"/>
          <w:sz w:val="24"/>
          <w:szCs w:val="24"/>
        </w:rPr>
        <w:t>указать причину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766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6A35" w:rsidRPr="002C766F" w:rsidRDefault="00E86A35" w:rsidP="00EF40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 20_</w:t>
      </w:r>
      <w:r w:rsidRPr="002C766F">
        <w:rPr>
          <w:rFonts w:ascii="Times New Roman" w:hAnsi="Times New Roman" w:cs="Times New Roman"/>
          <w:sz w:val="28"/>
          <w:szCs w:val="28"/>
        </w:rPr>
        <w:t>_ г. __________(_______________________________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2C766F">
        <w:rPr>
          <w:rFonts w:ascii="Times New Roman" w:hAnsi="Times New Roman" w:cs="Times New Roman"/>
          <w:sz w:val="28"/>
          <w:szCs w:val="28"/>
        </w:rPr>
        <w:t>)</w:t>
      </w:r>
    </w:p>
    <w:p w:rsidR="00E86A35" w:rsidRPr="00DD2CAF" w:rsidRDefault="00E86A35" w:rsidP="00EF40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7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DD2CAF">
        <w:rPr>
          <w:rFonts w:ascii="Times New Roman" w:hAnsi="Times New Roman" w:cs="Times New Roman"/>
          <w:sz w:val="24"/>
          <w:szCs w:val="24"/>
        </w:rPr>
        <w:t xml:space="preserve">подпись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D2CAF">
        <w:rPr>
          <w:rFonts w:ascii="Times New Roman" w:hAnsi="Times New Roman" w:cs="Times New Roman"/>
          <w:sz w:val="24"/>
          <w:szCs w:val="24"/>
        </w:rPr>
        <w:t xml:space="preserve"> фамилия, имя, отчество</w:t>
      </w:r>
    </w:p>
    <w:p w:rsidR="00E86A35" w:rsidRPr="00DD2CAF" w:rsidRDefault="00E86A35" w:rsidP="00BE6F0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DD2CA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D2CAF">
        <w:rPr>
          <w:rFonts w:ascii="Times New Roman" w:hAnsi="Times New Roman" w:cs="Times New Roman"/>
          <w:sz w:val="24"/>
          <w:szCs w:val="24"/>
        </w:rPr>
        <w:t xml:space="preserve">     гражданина</w:t>
      </w:r>
    </w:p>
    <w:sectPr w:rsidR="00E86A35" w:rsidRPr="00DD2CAF" w:rsidSect="00576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674"/>
    <w:rsid w:val="00030861"/>
    <w:rsid w:val="000716AF"/>
    <w:rsid w:val="001546F2"/>
    <w:rsid w:val="00194FBB"/>
    <w:rsid w:val="001C4B05"/>
    <w:rsid w:val="0026341D"/>
    <w:rsid w:val="002C766F"/>
    <w:rsid w:val="003A1EEF"/>
    <w:rsid w:val="003C41A1"/>
    <w:rsid w:val="00424D61"/>
    <w:rsid w:val="004301CA"/>
    <w:rsid w:val="004543B4"/>
    <w:rsid w:val="00471F8F"/>
    <w:rsid w:val="004A501D"/>
    <w:rsid w:val="00512A7D"/>
    <w:rsid w:val="00576BCA"/>
    <w:rsid w:val="00764920"/>
    <w:rsid w:val="008207D9"/>
    <w:rsid w:val="0083654C"/>
    <w:rsid w:val="00856C62"/>
    <w:rsid w:val="00957F88"/>
    <w:rsid w:val="009A4882"/>
    <w:rsid w:val="00B56E35"/>
    <w:rsid w:val="00BE6F0E"/>
    <w:rsid w:val="00C37997"/>
    <w:rsid w:val="00D25BD5"/>
    <w:rsid w:val="00DD2CAF"/>
    <w:rsid w:val="00E3148E"/>
    <w:rsid w:val="00E64615"/>
    <w:rsid w:val="00E86A35"/>
    <w:rsid w:val="00EB0674"/>
    <w:rsid w:val="00EC727C"/>
    <w:rsid w:val="00EF4088"/>
    <w:rsid w:val="00F6630E"/>
    <w:rsid w:val="00F7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08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08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C76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1F8F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7649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2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300</Words>
  <Characters>1713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2013-07-01T07:15:00Z</cp:lastPrinted>
  <dcterms:created xsi:type="dcterms:W3CDTF">2013-06-10T20:31:00Z</dcterms:created>
  <dcterms:modified xsi:type="dcterms:W3CDTF">2013-07-01T07:15:00Z</dcterms:modified>
</cp:coreProperties>
</file>